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FF" w:rsidRDefault="00C449FF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449FF" w:rsidRDefault="00C449FF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C449FF" w:rsidRDefault="00C449FF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«___»_______2012г.</w:t>
      </w:r>
    </w:p>
    <w:p w:rsidR="00C449FF" w:rsidRDefault="00C449FF" w:rsidP="003954E6">
      <w:pPr>
        <w:pStyle w:val="BodyText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C449FF" w:rsidRDefault="00C449FF" w:rsidP="003954E6">
      <w:pPr>
        <w:pStyle w:val="BodyText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C449FF" w:rsidRDefault="00C449FF" w:rsidP="003954E6">
      <w:pPr>
        <w:pStyle w:val="BodyText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 и ___________________________________, именуемый (ая) в дальнейшем «Муниципальный служащий» заключили настоящий договор о нижеследующем: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ведущего специалиста. </w:t>
      </w:r>
    </w:p>
    <w:p w:rsidR="00C449FF" w:rsidRDefault="00C449FF" w:rsidP="003954E6">
      <w:pPr>
        <w:pStyle w:val="BodyText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3 924 руб.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  «О денежном содержании муниципальных служащих органов местного самоуправления городского округа  город Воронеж».</w:t>
      </w:r>
    </w:p>
    <w:p w:rsidR="00C449FF" w:rsidRDefault="00C449FF" w:rsidP="003954E6">
      <w:pPr>
        <w:pStyle w:val="BodyText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2.Обязанности сторон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г. № 25-ФЗ «О муниципальной службе в Российской Федерации», Законом Воронежской области от 28.12.2007 г.        № 175-ОЗ «О муниципальной службе в Воронежской области», трудовым законодательством, должностной инструкцией. </w:t>
      </w:r>
    </w:p>
    <w:p w:rsidR="00C449FF" w:rsidRDefault="00C449FF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3.Права </w:t>
      </w:r>
      <w:r>
        <w:rPr>
          <w:sz w:val="28"/>
          <w:szCs w:val="28"/>
        </w:rPr>
        <w:t>Муниципального служащего</w:t>
      </w:r>
    </w:p>
    <w:p w:rsidR="00C449FF" w:rsidRDefault="00C449FF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г. № 25-ФЗ «О муниципальной службе в Российской Федерации», должностной инструкцией.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4.Ограничения и запреты, связанные с муниципальной службой</w:t>
      </w:r>
    </w:p>
    <w:p w:rsidR="00C449FF" w:rsidRDefault="00C449FF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г. №25-ФЗ                       «О муниципальной службе в Российской Федерации».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C449FF" w:rsidRDefault="00C449FF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г. №25-ФЗ                     «О муниципальной службе в Российской Федерации», Законом Воронежской области от 28.12.2007 г. № 175-ОЗ «О муниципальной службе в Воронежской области», решениями Воронежской городской Думы.    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6.Ответственность </w:t>
      </w:r>
      <w:r>
        <w:rPr>
          <w:sz w:val="28"/>
          <w:szCs w:val="28"/>
        </w:rPr>
        <w:t>Муниципального служащего</w:t>
      </w:r>
    </w:p>
    <w:p w:rsidR="00C449FF" w:rsidRDefault="00C449FF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соответствие с Правилами внутреннего трудового распорядка администрации городского округа город Воронеж. </w:t>
      </w:r>
    </w:p>
    <w:p w:rsidR="00C449FF" w:rsidRDefault="00C449FF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C449FF" w:rsidRDefault="00C449FF" w:rsidP="003954E6">
      <w:pPr>
        <w:pStyle w:val="BodyText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C449FF" w:rsidRDefault="00C449FF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9.Условия изменения трудового договора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C449FF" w:rsidRDefault="00C449FF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C449FF" w:rsidRDefault="00C449FF" w:rsidP="003954E6">
      <w:pPr>
        <w:pStyle w:val="BodyText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C449FF" w:rsidRDefault="00C449FF" w:rsidP="003954E6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C449FF" w:rsidRDefault="00C449FF" w:rsidP="003954E6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C449FF" w:rsidRDefault="00C449FF" w:rsidP="003954E6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C449FF" w:rsidRDefault="00C449FF" w:rsidP="003954E6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C449FF" w:rsidRDefault="00C449FF" w:rsidP="003954E6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C449FF" w:rsidRDefault="00C449FF" w:rsidP="003954E6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C449FF" w:rsidRDefault="00C449FF" w:rsidP="003954E6">
      <w:pPr>
        <w:pStyle w:val="BodyText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C449FF" w:rsidRDefault="00C449FF" w:rsidP="003954E6">
      <w:pPr>
        <w:pStyle w:val="BodyText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C449FF" w:rsidRDefault="00C449FF" w:rsidP="003954E6"/>
    <w:p w:rsidR="00C449FF" w:rsidRDefault="00C449FF" w:rsidP="003954E6"/>
    <w:p w:rsidR="00C449FF" w:rsidRDefault="00C449FF" w:rsidP="003954E6"/>
    <w:p w:rsidR="00C449FF" w:rsidRDefault="00C449FF"/>
    <w:sectPr w:rsidR="00C449FF" w:rsidSect="0012583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9FF" w:rsidRDefault="00C449FF" w:rsidP="0012583C">
      <w:r>
        <w:separator/>
      </w:r>
    </w:p>
  </w:endnote>
  <w:endnote w:type="continuationSeparator" w:id="0">
    <w:p w:rsidR="00C449FF" w:rsidRDefault="00C449FF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9FF" w:rsidRDefault="00C449FF" w:rsidP="0012583C">
      <w:r>
        <w:separator/>
      </w:r>
    </w:p>
  </w:footnote>
  <w:footnote w:type="continuationSeparator" w:id="0">
    <w:p w:rsidR="00C449FF" w:rsidRDefault="00C449FF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9FF" w:rsidRDefault="00C449FF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C449FF" w:rsidRDefault="00C449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4E6"/>
    <w:rsid w:val="00001998"/>
    <w:rsid w:val="00001D26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72B06"/>
    <w:rsid w:val="00180F43"/>
    <w:rsid w:val="001853B3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526"/>
    <w:rsid w:val="00236B67"/>
    <w:rsid w:val="002412D8"/>
    <w:rsid w:val="00241352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0469"/>
    <w:rsid w:val="00291264"/>
    <w:rsid w:val="00294D59"/>
    <w:rsid w:val="00296AA5"/>
    <w:rsid w:val="00296D57"/>
    <w:rsid w:val="002A368F"/>
    <w:rsid w:val="002A5992"/>
    <w:rsid w:val="002B397F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DC"/>
    <w:rsid w:val="00310264"/>
    <w:rsid w:val="00310A0F"/>
    <w:rsid w:val="00316BEE"/>
    <w:rsid w:val="003203AC"/>
    <w:rsid w:val="00326C34"/>
    <w:rsid w:val="00330E43"/>
    <w:rsid w:val="00331D0B"/>
    <w:rsid w:val="0034053B"/>
    <w:rsid w:val="003408EA"/>
    <w:rsid w:val="003413F4"/>
    <w:rsid w:val="003430CB"/>
    <w:rsid w:val="00344471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B7A10"/>
    <w:rsid w:val="003C0048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163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528B"/>
    <w:rsid w:val="00462177"/>
    <w:rsid w:val="0046429A"/>
    <w:rsid w:val="00474A5F"/>
    <w:rsid w:val="004760B4"/>
    <w:rsid w:val="004818B1"/>
    <w:rsid w:val="00490DEB"/>
    <w:rsid w:val="00493A17"/>
    <w:rsid w:val="004956FF"/>
    <w:rsid w:val="00497878"/>
    <w:rsid w:val="004A5853"/>
    <w:rsid w:val="004A6566"/>
    <w:rsid w:val="004B5264"/>
    <w:rsid w:val="004B59FE"/>
    <w:rsid w:val="004C32AD"/>
    <w:rsid w:val="004C4894"/>
    <w:rsid w:val="004D2214"/>
    <w:rsid w:val="004D7A2C"/>
    <w:rsid w:val="004E1795"/>
    <w:rsid w:val="004E6007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47E41"/>
    <w:rsid w:val="00550D88"/>
    <w:rsid w:val="00552E8C"/>
    <w:rsid w:val="00556757"/>
    <w:rsid w:val="0055703F"/>
    <w:rsid w:val="005575B5"/>
    <w:rsid w:val="0056104A"/>
    <w:rsid w:val="00566C5C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D3BC1"/>
    <w:rsid w:val="005D41C5"/>
    <w:rsid w:val="005D5E18"/>
    <w:rsid w:val="005D7BCB"/>
    <w:rsid w:val="005E0F6F"/>
    <w:rsid w:val="005E39E3"/>
    <w:rsid w:val="005E3B53"/>
    <w:rsid w:val="005E498F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63283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62F58"/>
    <w:rsid w:val="0096708A"/>
    <w:rsid w:val="00970054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5624"/>
    <w:rsid w:val="00AE653F"/>
    <w:rsid w:val="00B00D44"/>
    <w:rsid w:val="00B01C2C"/>
    <w:rsid w:val="00B02054"/>
    <w:rsid w:val="00B13130"/>
    <w:rsid w:val="00B13DBF"/>
    <w:rsid w:val="00B336B4"/>
    <w:rsid w:val="00B349EE"/>
    <w:rsid w:val="00B425B2"/>
    <w:rsid w:val="00B4444E"/>
    <w:rsid w:val="00B530FD"/>
    <w:rsid w:val="00B54C60"/>
    <w:rsid w:val="00B6279F"/>
    <w:rsid w:val="00B64BC3"/>
    <w:rsid w:val="00B70E22"/>
    <w:rsid w:val="00B71118"/>
    <w:rsid w:val="00B721A3"/>
    <w:rsid w:val="00B725A3"/>
    <w:rsid w:val="00B74D1D"/>
    <w:rsid w:val="00B768F7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449"/>
    <w:rsid w:val="00BD0C90"/>
    <w:rsid w:val="00BD4E6A"/>
    <w:rsid w:val="00C0551E"/>
    <w:rsid w:val="00C07C0C"/>
    <w:rsid w:val="00C1127C"/>
    <w:rsid w:val="00C2019E"/>
    <w:rsid w:val="00C253E3"/>
    <w:rsid w:val="00C32863"/>
    <w:rsid w:val="00C33960"/>
    <w:rsid w:val="00C34F18"/>
    <w:rsid w:val="00C35ED5"/>
    <w:rsid w:val="00C40461"/>
    <w:rsid w:val="00C43FEB"/>
    <w:rsid w:val="00C449FF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422B9"/>
    <w:rsid w:val="00D44A10"/>
    <w:rsid w:val="00D52CAD"/>
    <w:rsid w:val="00D52EC1"/>
    <w:rsid w:val="00D53684"/>
    <w:rsid w:val="00D554D3"/>
    <w:rsid w:val="00D57051"/>
    <w:rsid w:val="00D661B8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36F8"/>
    <w:rsid w:val="00E269E2"/>
    <w:rsid w:val="00E3640A"/>
    <w:rsid w:val="00E3669E"/>
    <w:rsid w:val="00E426A8"/>
    <w:rsid w:val="00E501E2"/>
    <w:rsid w:val="00E579EC"/>
    <w:rsid w:val="00E63B25"/>
    <w:rsid w:val="00E64032"/>
    <w:rsid w:val="00E65453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24A1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E6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3954E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2583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2583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8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637</Words>
  <Characters>3635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5</cp:revision>
  <cp:lastPrinted>2012-04-10T09:56:00Z</cp:lastPrinted>
  <dcterms:created xsi:type="dcterms:W3CDTF">2012-04-10T08:02:00Z</dcterms:created>
  <dcterms:modified xsi:type="dcterms:W3CDTF">2012-05-05T11:50:00Z</dcterms:modified>
</cp:coreProperties>
</file>