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F6" w:rsidRDefault="003023F6" w:rsidP="0018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023F6" w:rsidRDefault="003023F6" w:rsidP="00183AED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023F6" w:rsidRDefault="003023F6" w:rsidP="00183A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«___»_______2012г.</w:t>
      </w:r>
    </w:p>
    <w:p w:rsidR="003023F6" w:rsidRDefault="003023F6" w:rsidP="00183AED">
      <w:pPr>
        <w:pStyle w:val="BodyText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023F6" w:rsidRDefault="003023F6" w:rsidP="00183AED">
      <w:pPr>
        <w:pStyle w:val="BodyText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023F6" w:rsidRDefault="003023F6" w:rsidP="00183AED">
      <w:pPr>
        <w:pStyle w:val="BodyText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 и ___________________________________, именуемый (ая) в дальнейшем «Муниципальный служащий» заключили настоящий договор о нижеследующем: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заместителя руководителя управления. </w:t>
      </w:r>
    </w:p>
    <w:p w:rsidR="003023F6" w:rsidRDefault="003023F6" w:rsidP="00183AED">
      <w:pPr>
        <w:pStyle w:val="BodyText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5 886 руб.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  «О денежном содержании муниципальных служащих органов местного самоуправления городского округа  город Воронеж».</w:t>
      </w:r>
    </w:p>
    <w:p w:rsidR="003023F6" w:rsidRDefault="003023F6" w:rsidP="00183AED">
      <w:pPr>
        <w:pStyle w:val="BodyText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2.Обязанности сторон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г. № 25-ФЗ «О муниципальной службе в Российской Федерации», Законом Воронежской области от 28.12.2007 г.        № 175-ОЗ «О муниципальной службе в Воронежской области», трудовым законодательством, должностной инструкцией. </w:t>
      </w:r>
    </w:p>
    <w:p w:rsidR="003023F6" w:rsidRDefault="003023F6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3.Права </w:t>
      </w:r>
      <w:r>
        <w:rPr>
          <w:sz w:val="28"/>
          <w:szCs w:val="28"/>
        </w:rPr>
        <w:t>Муниципального служащего</w:t>
      </w:r>
    </w:p>
    <w:p w:rsidR="003023F6" w:rsidRDefault="003023F6" w:rsidP="00183AED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г. № 25-ФЗ «О муниципальной службе в Российской Федерации», должностной инструкцией.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4.Ограничения и запреты, связанные с муниципальной службой</w:t>
      </w:r>
    </w:p>
    <w:p w:rsidR="003023F6" w:rsidRDefault="003023F6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г. №25-ФЗ                       «О муниципальной службе в Российской Федерации».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3023F6" w:rsidRDefault="003023F6" w:rsidP="00183AED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г. №25-ФЗ                     «О муниципальной службе в Российской Федерации», Законом Воронежской области от 28.12.2007 г. № 175-ОЗ «О муниципальной службе в Воронежской области», решениями Воронежской городской Думы.    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6.Ответственность </w:t>
      </w:r>
      <w:r>
        <w:rPr>
          <w:sz w:val="28"/>
          <w:szCs w:val="28"/>
        </w:rPr>
        <w:t>Муниципального служащего</w:t>
      </w:r>
    </w:p>
    <w:p w:rsidR="003023F6" w:rsidRDefault="003023F6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соответствие с Правилами внутреннего трудового распорядка администрации городского округа город Воронеж. </w:t>
      </w:r>
    </w:p>
    <w:p w:rsidR="003023F6" w:rsidRDefault="003023F6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023F6" w:rsidRDefault="003023F6" w:rsidP="00183AED">
      <w:pPr>
        <w:pStyle w:val="BodyText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023F6" w:rsidRDefault="003023F6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9.Условия изменения трудового договора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023F6" w:rsidRDefault="003023F6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023F6" w:rsidRDefault="003023F6" w:rsidP="00183AED">
      <w:pPr>
        <w:pStyle w:val="BodyText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023F6" w:rsidRDefault="003023F6" w:rsidP="00183AED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023F6" w:rsidRDefault="003023F6" w:rsidP="00183AED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023F6" w:rsidRDefault="003023F6" w:rsidP="00183AED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023F6" w:rsidRDefault="003023F6" w:rsidP="00183AED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023F6" w:rsidRDefault="003023F6" w:rsidP="00183AED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023F6" w:rsidRDefault="003023F6" w:rsidP="00183AED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023F6" w:rsidRDefault="003023F6" w:rsidP="00183AED">
      <w:pPr>
        <w:pStyle w:val="BodyText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023F6" w:rsidRDefault="003023F6" w:rsidP="00183AED">
      <w:pPr>
        <w:pStyle w:val="BodyText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3023F6" w:rsidRDefault="003023F6" w:rsidP="00183AED">
      <w:pPr>
        <w:rPr>
          <w:sz w:val="28"/>
          <w:szCs w:val="28"/>
        </w:rPr>
      </w:pPr>
    </w:p>
    <w:p w:rsidR="003023F6" w:rsidRDefault="003023F6" w:rsidP="00183AED"/>
    <w:p w:rsidR="003023F6" w:rsidRDefault="003023F6" w:rsidP="00183AED"/>
    <w:p w:rsidR="003023F6" w:rsidRDefault="003023F6" w:rsidP="00183AED"/>
    <w:p w:rsidR="003023F6" w:rsidRDefault="003023F6" w:rsidP="00183AED"/>
    <w:p w:rsidR="003023F6" w:rsidRDefault="003023F6"/>
    <w:sectPr w:rsidR="003023F6" w:rsidSect="00B8394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3F6" w:rsidRDefault="003023F6" w:rsidP="00B83940">
      <w:r>
        <w:separator/>
      </w:r>
    </w:p>
  </w:endnote>
  <w:endnote w:type="continuationSeparator" w:id="0">
    <w:p w:rsidR="003023F6" w:rsidRDefault="003023F6" w:rsidP="00B83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3F6" w:rsidRDefault="003023F6" w:rsidP="00B83940">
      <w:r>
        <w:separator/>
      </w:r>
    </w:p>
  </w:footnote>
  <w:footnote w:type="continuationSeparator" w:id="0">
    <w:p w:rsidR="003023F6" w:rsidRDefault="003023F6" w:rsidP="00B83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3F6" w:rsidRDefault="003023F6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3023F6" w:rsidRDefault="003023F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ED"/>
    <w:rsid w:val="00001998"/>
    <w:rsid w:val="00001D26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D37"/>
    <w:rsid w:val="000E6EF6"/>
    <w:rsid w:val="000F6375"/>
    <w:rsid w:val="000F6759"/>
    <w:rsid w:val="000F74FA"/>
    <w:rsid w:val="001057B9"/>
    <w:rsid w:val="00105B80"/>
    <w:rsid w:val="00113FAD"/>
    <w:rsid w:val="00115094"/>
    <w:rsid w:val="00115B0A"/>
    <w:rsid w:val="00116EC6"/>
    <w:rsid w:val="00120AC6"/>
    <w:rsid w:val="0012269F"/>
    <w:rsid w:val="0012541F"/>
    <w:rsid w:val="00127305"/>
    <w:rsid w:val="001304F5"/>
    <w:rsid w:val="001364DE"/>
    <w:rsid w:val="001474A4"/>
    <w:rsid w:val="00150AC0"/>
    <w:rsid w:val="00157771"/>
    <w:rsid w:val="00157AA8"/>
    <w:rsid w:val="00160AF1"/>
    <w:rsid w:val="00162675"/>
    <w:rsid w:val="00163693"/>
    <w:rsid w:val="0016372B"/>
    <w:rsid w:val="00167069"/>
    <w:rsid w:val="00172B06"/>
    <w:rsid w:val="00180F43"/>
    <w:rsid w:val="00183AED"/>
    <w:rsid w:val="001845B0"/>
    <w:rsid w:val="001853B3"/>
    <w:rsid w:val="001A315D"/>
    <w:rsid w:val="001A4B65"/>
    <w:rsid w:val="001C067C"/>
    <w:rsid w:val="001C27F4"/>
    <w:rsid w:val="001C378C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526"/>
    <w:rsid w:val="00236B67"/>
    <w:rsid w:val="002412D8"/>
    <w:rsid w:val="00241352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0D73"/>
    <w:rsid w:val="00281289"/>
    <w:rsid w:val="00281566"/>
    <w:rsid w:val="00283044"/>
    <w:rsid w:val="00290469"/>
    <w:rsid w:val="00291264"/>
    <w:rsid w:val="00292BA2"/>
    <w:rsid w:val="00294D59"/>
    <w:rsid w:val="00296AA5"/>
    <w:rsid w:val="00296D57"/>
    <w:rsid w:val="002A368F"/>
    <w:rsid w:val="002A5992"/>
    <w:rsid w:val="002A78D5"/>
    <w:rsid w:val="002B397F"/>
    <w:rsid w:val="002B4D8F"/>
    <w:rsid w:val="002B61DD"/>
    <w:rsid w:val="002B6552"/>
    <w:rsid w:val="002B69FC"/>
    <w:rsid w:val="002B746A"/>
    <w:rsid w:val="002C21C5"/>
    <w:rsid w:val="002C22F9"/>
    <w:rsid w:val="002C4BD9"/>
    <w:rsid w:val="002C7032"/>
    <w:rsid w:val="002D0D23"/>
    <w:rsid w:val="002D352C"/>
    <w:rsid w:val="002D3B3A"/>
    <w:rsid w:val="002D3E05"/>
    <w:rsid w:val="002D574C"/>
    <w:rsid w:val="002D625B"/>
    <w:rsid w:val="002D62B2"/>
    <w:rsid w:val="002E267D"/>
    <w:rsid w:val="002F02A2"/>
    <w:rsid w:val="002F0A7F"/>
    <w:rsid w:val="002F210D"/>
    <w:rsid w:val="002F3264"/>
    <w:rsid w:val="003023F6"/>
    <w:rsid w:val="00304BDC"/>
    <w:rsid w:val="00310264"/>
    <w:rsid w:val="00310A0F"/>
    <w:rsid w:val="00316BEE"/>
    <w:rsid w:val="003203AC"/>
    <w:rsid w:val="00326C34"/>
    <w:rsid w:val="00330E43"/>
    <w:rsid w:val="00331D0B"/>
    <w:rsid w:val="00332A6C"/>
    <w:rsid w:val="0034053B"/>
    <w:rsid w:val="003408EA"/>
    <w:rsid w:val="003413F4"/>
    <w:rsid w:val="003430CB"/>
    <w:rsid w:val="00344471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7038"/>
    <w:rsid w:val="003A2A36"/>
    <w:rsid w:val="003A358E"/>
    <w:rsid w:val="003A6B30"/>
    <w:rsid w:val="003B4426"/>
    <w:rsid w:val="003B7A10"/>
    <w:rsid w:val="003C0048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163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0156"/>
    <w:rsid w:val="0045528B"/>
    <w:rsid w:val="00462177"/>
    <w:rsid w:val="0046429A"/>
    <w:rsid w:val="00474A5F"/>
    <w:rsid w:val="004760B4"/>
    <w:rsid w:val="00480768"/>
    <w:rsid w:val="004818B1"/>
    <w:rsid w:val="00493A17"/>
    <w:rsid w:val="004956FF"/>
    <w:rsid w:val="00497878"/>
    <w:rsid w:val="00497D02"/>
    <w:rsid w:val="004A2C61"/>
    <w:rsid w:val="004A5853"/>
    <w:rsid w:val="004A6566"/>
    <w:rsid w:val="004B4656"/>
    <w:rsid w:val="004B5264"/>
    <w:rsid w:val="004B59FE"/>
    <w:rsid w:val="004C32AD"/>
    <w:rsid w:val="004C4894"/>
    <w:rsid w:val="004D2214"/>
    <w:rsid w:val="004D7A2C"/>
    <w:rsid w:val="004E1795"/>
    <w:rsid w:val="004E6007"/>
    <w:rsid w:val="004F21A8"/>
    <w:rsid w:val="004F546E"/>
    <w:rsid w:val="00502920"/>
    <w:rsid w:val="00511078"/>
    <w:rsid w:val="005122A1"/>
    <w:rsid w:val="0052014C"/>
    <w:rsid w:val="00521DDF"/>
    <w:rsid w:val="00521F96"/>
    <w:rsid w:val="00525EFC"/>
    <w:rsid w:val="00525FE2"/>
    <w:rsid w:val="005301CF"/>
    <w:rsid w:val="00534A75"/>
    <w:rsid w:val="005372F3"/>
    <w:rsid w:val="0054689E"/>
    <w:rsid w:val="00547E41"/>
    <w:rsid w:val="00550D88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D3BC1"/>
    <w:rsid w:val="005D41C5"/>
    <w:rsid w:val="005D5E18"/>
    <w:rsid w:val="005D7BCB"/>
    <w:rsid w:val="005E0F6F"/>
    <w:rsid w:val="005E39E3"/>
    <w:rsid w:val="005E3B53"/>
    <w:rsid w:val="005F0D49"/>
    <w:rsid w:val="005F1198"/>
    <w:rsid w:val="005F4441"/>
    <w:rsid w:val="005F691F"/>
    <w:rsid w:val="005F7425"/>
    <w:rsid w:val="00601ACC"/>
    <w:rsid w:val="00606F2A"/>
    <w:rsid w:val="006139EC"/>
    <w:rsid w:val="006170C4"/>
    <w:rsid w:val="0062234D"/>
    <w:rsid w:val="00633319"/>
    <w:rsid w:val="0063642B"/>
    <w:rsid w:val="00637B2D"/>
    <w:rsid w:val="00645843"/>
    <w:rsid w:val="00647436"/>
    <w:rsid w:val="00650917"/>
    <w:rsid w:val="00650FA5"/>
    <w:rsid w:val="00651393"/>
    <w:rsid w:val="00653A24"/>
    <w:rsid w:val="00654A1A"/>
    <w:rsid w:val="00654B33"/>
    <w:rsid w:val="00663283"/>
    <w:rsid w:val="00667862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4455"/>
    <w:rsid w:val="006E58A2"/>
    <w:rsid w:val="006E5D6C"/>
    <w:rsid w:val="006E7290"/>
    <w:rsid w:val="006F1360"/>
    <w:rsid w:val="006F33BB"/>
    <w:rsid w:val="006F4D40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82F"/>
    <w:rsid w:val="007B5F25"/>
    <w:rsid w:val="007B645C"/>
    <w:rsid w:val="007C162C"/>
    <w:rsid w:val="007C598F"/>
    <w:rsid w:val="007C60DE"/>
    <w:rsid w:val="007C7AC4"/>
    <w:rsid w:val="007D03A6"/>
    <w:rsid w:val="007D1054"/>
    <w:rsid w:val="007D16EE"/>
    <w:rsid w:val="007D3079"/>
    <w:rsid w:val="007D4D04"/>
    <w:rsid w:val="007D57AC"/>
    <w:rsid w:val="007E7B6E"/>
    <w:rsid w:val="007F0316"/>
    <w:rsid w:val="007F1298"/>
    <w:rsid w:val="007F23D9"/>
    <w:rsid w:val="007F4540"/>
    <w:rsid w:val="007F4638"/>
    <w:rsid w:val="00806696"/>
    <w:rsid w:val="0080681C"/>
    <w:rsid w:val="00807FFE"/>
    <w:rsid w:val="00811130"/>
    <w:rsid w:val="0081210E"/>
    <w:rsid w:val="008131A7"/>
    <w:rsid w:val="00813377"/>
    <w:rsid w:val="008144F2"/>
    <w:rsid w:val="00821CBC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02B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31264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613F5"/>
    <w:rsid w:val="00962F58"/>
    <w:rsid w:val="0096708A"/>
    <w:rsid w:val="00970054"/>
    <w:rsid w:val="0097072F"/>
    <w:rsid w:val="00971FB0"/>
    <w:rsid w:val="00976337"/>
    <w:rsid w:val="00976EA1"/>
    <w:rsid w:val="00981C05"/>
    <w:rsid w:val="00982031"/>
    <w:rsid w:val="00982A7D"/>
    <w:rsid w:val="00985476"/>
    <w:rsid w:val="00985943"/>
    <w:rsid w:val="00986B6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3751"/>
    <w:rsid w:val="009F4382"/>
    <w:rsid w:val="00A007A6"/>
    <w:rsid w:val="00A0084A"/>
    <w:rsid w:val="00A04E0B"/>
    <w:rsid w:val="00A06AA5"/>
    <w:rsid w:val="00A12C01"/>
    <w:rsid w:val="00A13F1D"/>
    <w:rsid w:val="00A226DC"/>
    <w:rsid w:val="00A24280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74327"/>
    <w:rsid w:val="00A800BE"/>
    <w:rsid w:val="00A83569"/>
    <w:rsid w:val="00A8440A"/>
    <w:rsid w:val="00A86953"/>
    <w:rsid w:val="00A91E32"/>
    <w:rsid w:val="00A937AE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5624"/>
    <w:rsid w:val="00AE653F"/>
    <w:rsid w:val="00B00D44"/>
    <w:rsid w:val="00B01C2C"/>
    <w:rsid w:val="00B02054"/>
    <w:rsid w:val="00B05405"/>
    <w:rsid w:val="00B13130"/>
    <w:rsid w:val="00B13DBF"/>
    <w:rsid w:val="00B336B4"/>
    <w:rsid w:val="00B349EE"/>
    <w:rsid w:val="00B425B2"/>
    <w:rsid w:val="00B4444E"/>
    <w:rsid w:val="00B530FD"/>
    <w:rsid w:val="00B54C60"/>
    <w:rsid w:val="00B56BA8"/>
    <w:rsid w:val="00B6279F"/>
    <w:rsid w:val="00B64BC3"/>
    <w:rsid w:val="00B70E22"/>
    <w:rsid w:val="00B71118"/>
    <w:rsid w:val="00B71CF4"/>
    <w:rsid w:val="00B721A3"/>
    <w:rsid w:val="00B725A3"/>
    <w:rsid w:val="00B74D1D"/>
    <w:rsid w:val="00B768F7"/>
    <w:rsid w:val="00B83940"/>
    <w:rsid w:val="00B843DA"/>
    <w:rsid w:val="00B918E9"/>
    <w:rsid w:val="00B93ED6"/>
    <w:rsid w:val="00B947BE"/>
    <w:rsid w:val="00B95862"/>
    <w:rsid w:val="00B97CD3"/>
    <w:rsid w:val="00BA29A4"/>
    <w:rsid w:val="00BA324E"/>
    <w:rsid w:val="00BA378F"/>
    <w:rsid w:val="00BB181F"/>
    <w:rsid w:val="00BB27A3"/>
    <w:rsid w:val="00BB4F48"/>
    <w:rsid w:val="00BB7572"/>
    <w:rsid w:val="00BC0E29"/>
    <w:rsid w:val="00BC25CE"/>
    <w:rsid w:val="00BC4483"/>
    <w:rsid w:val="00BC7449"/>
    <w:rsid w:val="00BD0C90"/>
    <w:rsid w:val="00BD4E6A"/>
    <w:rsid w:val="00BE03A3"/>
    <w:rsid w:val="00C0404E"/>
    <w:rsid w:val="00C0551E"/>
    <w:rsid w:val="00C1127C"/>
    <w:rsid w:val="00C2019E"/>
    <w:rsid w:val="00C2499C"/>
    <w:rsid w:val="00C253E3"/>
    <w:rsid w:val="00C32863"/>
    <w:rsid w:val="00C33960"/>
    <w:rsid w:val="00C34F18"/>
    <w:rsid w:val="00C353B2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889"/>
    <w:rsid w:val="00C9074F"/>
    <w:rsid w:val="00C911B0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D7929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B62"/>
    <w:rsid w:val="00D17E44"/>
    <w:rsid w:val="00D21455"/>
    <w:rsid w:val="00D22A4E"/>
    <w:rsid w:val="00D256FE"/>
    <w:rsid w:val="00D336E9"/>
    <w:rsid w:val="00D337AD"/>
    <w:rsid w:val="00D3493A"/>
    <w:rsid w:val="00D40232"/>
    <w:rsid w:val="00D422B9"/>
    <w:rsid w:val="00D44A10"/>
    <w:rsid w:val="00D52CAD"/>
    <w:rsid w:val="00D52EC1"/>
    <w:rsid w:val="00D53684"/>
    <w:rsid w:val="00D554D3"/>
    <w:rsid w:val="00D57051"/>
    <w:rsid w:val="00D661B8"/>
    <w:rsid w:val="00D76D10"/>
    <w:rsid w:val="00D7702E"/>
    <w:rsid w:val="00D815E9"/>
    <w:rsid w:val="00D82CD0"/>
    <w:rsid w:val="00D917B2"/>
    <w:rsid w:val="00D91F83"/>
    <w:rsid w:val="00D93B44"/>
    <w:rsid w:val="00D941A9"/>
    <w:rsid w:val="00D95814"/>
    <w:rsid w:val="00D972D4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0EC8"/>
    <w:rsid w:val="00DF2450"/>
    <w:rsid w:val="00DF3307"/>
    <w:rsid w:val="00E05F59"/>
    <w:rsid w:val="00E168EE"/>
    <w:rsid w:val="00E16E8E"/>
    <w:rsid w:val="00E236F8"/>
    <w:rsid w:val="00E30465"/>
    <w:rsid w:val="00E3640A"/>
    <w:rsid w:val="00E3669E"/>
    <w:rsid w:val="00E426A8"/>
    <w:rsid w:val="00E501E2"/>
    <w:rsid w:val="00E549FC"/>
    <w:rsid w:val="00E579EC"/>
    <w:rsid w:val="00E63B25"/>
    <w:rsid w:val="00E64032"/>
    <w:rsid w:val="00E65453"/>
    <w:rsid w:val="00E65535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5506"/>
    <w:rsid w:val="00EC7BC7"/>
    <w:rsid w:val="00ED036B"/>
    <w:rsid w:val="00ED0A70"/>
    <w:rsid w:val="00ED112D"/>
    <w:rsid w:val="00ED30C3"/>
    <w:rsid w:val="00ED7FDB"/>
    <w:rsid w:val="00EE0165"/>
    <w:rsid w:val="00EE0EC3"/>
    <w:rsid w:val="00EE2F29"/>
    <w:rsid w:val="00EE43A3"/>
    <w:rsid w:val="00EE616B"/>
    <w:rsid w:val="00EF1E66"/>
    <w:rsid w:val="00EF244A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20451"/>
    <w:rsid w:val="00F235BE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32AE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57A7"/>
    <w:rsid w:val="00FD135F"/>
    <w:rsid w:val="00FD1ACE"/>
    <w:rsid w:val="00FD45EB"/>
    <w:rsid w:val="00FD474D"/>
    <w:rsid w:val="00FE5583"/>
    <w:rsid w:val="00FF2294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AE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183A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83AE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83A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839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394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8394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394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9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640</Words>
  <Characters>3649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7</cp:revision>
  <cp:lastPrinted>2012-04-23T06:49:00Z</cp:lastPrinted>
  <dcterms:created xsi:type="dcterms:W3CDTF">2012-04-12T10:42:00Z</dcterms:created>
  <dcterms:modified xsi:type="dcterms:W3CDTF">2012-05-05T11:47:00Z</dcterms:modified>
</cp:coreProperties>
</file>