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1E7" w:rsidRDefault="004301E7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301E7" w:rsidRDefault="004301E7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301E7" w:rsidRDefault="004301E7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«___»_______2012г.</w:t>
      </w:r>
    </w:p>
    <w:p w:rsidR="004301E7" w:rsidRDefault="004301E7" w:rsidP="003954E6">
      <w:pPr>
        <w:pStyle w:val="BodyText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4301E7" w:rsidRDefault="004301E7" w:rsidP="003954E6">
      <w:pPr>
        <w:pStyle w:val="BodyText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4301E7" w:rsidRDefault="004301E7" w:rsidP="003954E6">
      <w:pPr>
        <w:pStyle w:val="BodyText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 и ___________________________________, именуемый (ая) в дальнейшем «Муниципальный служащий» заключили настоящий договор о нижеследующем:</w:t>
      </w:r>
    </w:p>
    <w:p w:rsidR="004301E7" w:rsidRDefault="004301E7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4301E7" w:rsidRDefault="004301E7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начальника отдела. </w:t>
      </w:r>
    </w:p>
    <w:p w:rsidR="004301E7" w:rsidRDefault="004301E7" w:rsidP="003954E6">
      <w:pPr>
        <w:pStyle w:val="BodyText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4301E7" w:rsidRDefault="004301E7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</w:p>
    <w:p w:rsidR="004301E7" w:rsidRDefault="004301E7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</w:p>
    <w:p w:rsidR="004301E7" w:rsidRDefault="004301E7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</w:p>
    <w:p w:rsidR="004301E7" w:rsidRDefault="004301E7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301E7" w:rsidRDefault="004301E7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301E7" w:rsidRDefault="004301E7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должностной оклад в размере 4 752 руб.</w:t>
      </w:r>
    </w:p>
    <w:p w:rsidR="004301E7" w:rsidRDefault="004301E7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  «О денежном содержании муниципальных служащих органов местного самоуправления городского округа  город Воронеж».</w:t>
      </w:r>
    </w:p>
    <w:p w:rsidR="004301E7" w:rsidRDefault="004301E7" w:rsidP="003954E6">
      <w:pPr>
        <w:pStyle w:val="BodyText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301E7" w:rsidRDefault="004301E7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2.Обязанности сторон</w:t>
      </w:r>
    </w:p>
    <w:p w:rsidR="004301E7" w:rsidRDefault="004301E7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г. № 25-ФЗ «О муниципальной службе в Российской Федерации», Законом Воронежской области от 28.12.2007 г.        № 175-ОЗ «О муниципальной службе в Воронежской области», трудовым законодательством, должностной инструкцией. </w:t>
      </w:r>
    </w:p>
    <w:p w:rsidR="004301E7" w:rsidRDefault="004301E7" w:rsidP="003954E6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301E7" w:rsidRDefault="004301E7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3.Права </w:t>
      </w:r>
      <w:r>
        <w:rPr>
          <w:sz w:val="28"/>
          <w:szCs w:val="28"/>
        </w:rPr>
        <w:t>Муниципального служащего</w:t>
      </w:r>
    </w:p>
    <w:p w:rsidR="004301E7" w:rsidRDefault="004301E7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г. № 25-ФЗ «О муниципальной службе в Российской Федерации», должностной инструкцией.</w:t>
      </w:r>
    </w:p>
    <w:p w:rsidR="004301E7" w:rsidRDefault="004301E7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4.Ограничения и запреты, связанные с муниципальной службой</w:t>
      </w:r>
    </w:p>
    <w:p w:rsidR="004301E7" w:rsidRDefault="004301E7" w:rsidP="003954E6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г. №25-ФЗ                       «О муниципальной службе в Российской Федерации».</w:t>
      </w:r>
    </w:p>
    <w:p w:rsidR="004301E7" w:rsidRDefault="004301E7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5.Гарантии </w:t>
      </w:r>
      <w:r>
        <w:rPr>
          <w:sz w:val="28"/>
          <w:szCs w:val="28"/>
        </w:rPr>
        <w:t>Муниципального служащего</w:t>
      </w:r>
    </w:p>
    <w:p w:rsidR="004301E7" w:rsidRDefault="004301E7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г. №25-ФЗ                     «О муниципальной службе в Российской Федерации», Законом Воронежской области от 28.12.2007 г. № 175-ОЗ «О муниципальной службе в Воронежской области», решениями Воронежской городской Думы.    </w:t>
      </w:r>
    </w:p>
    <w:p w:rsidR="004301E7" w:rsidRDefault="004301E7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6.Ответственность </w:t>
      </w:r>
      <w:r>
        <w:rPr>
          <w:sz w:val="28"/>
          <w:szCs w:val="28"/>
        </w:rPr>
        <w:t>Муниципального служащего</w:t>
      </w:r>
    </w:p>
    <w:p w:rsidR="004301E7" w:rsidRDefault="004301E7" w:rsidP="003954E6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4301E7" w:rsidRDefault="004301E7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7.Особенности режима рабочего времени</w:t>
      </w:r>
    </w:p>
    <w:p w:rsidR="004301E7" w:rsidRDefault="004301E7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режим рабочего времени в соответствие с Правилами внутреннего трудового распорядка администрации городского округа город Воронеж. </w:t>
      </w:r>
    </w:p>
    <w:p w:rsidR="004301E7" w:rsidRDefault="004301E7" w:rsidP="003954E6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4301E7" w:rsidRDefault="004301E7" w:rsidP="003954E6">
      <w:pPr>
        <w:pStyle w:val="BodyText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301E7" w:rsidRDefault="004301E7" w:rsidP="003954E6">
      <w:pPr>
        <w:pStyle w:val="BodyText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4301E7" w:rsidRDefault="004301E7" w:rsidP="003954E6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9.Условия изменения трудового договора</w:t>
      </w:r>
    </w:p>
    <w:p w:rsidR="004301E7" w:rsidRDefault="004301E7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301E7" w:rsidRDefault="004301E7" w:rsidP="003954E6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4301E7" w:rsidRDefault="004301E7" w:rsidP="003954E6">
      <w:pPr>
        <w:pStyle w:val="BodyText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301E7" w:rsidRDefault="004301E7" w:rsidP="003954E6">
      <w:pPr>
        <w:pStyle w:val="BodyText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301E7" w:rsidRDefault="004301E7" w:rsidP="003954E6">
      <w:pPr>
        <w:pStyle w:val="BodyText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301E7" w:rsidRDefault="004301E7" w:rsidP="003954E6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301E7" w:rsidRDefault="004301E7" w:rsidP="003954E6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301E7" w:rsidRDefault="004301E7" w:rsidP="003954E6">
      <w:pPr>
        <w:pStyle w:val="BodyText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301E7" w:rsidRDefault="004301E7" w:rsidP="003954E6">
      <w:pPr>
        <w:pStyle w:val="BodyText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301E7" w:rsidRDefault="004301E7" w:rsidP="003954E6">
      <w:pPr>
        <w:pStyle w:val="BodyText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301E7" w:rsidRDefault="004301E7" w:rsidP="003954E6">
      <w:pPr>
        <w:pStyle w:val="BodyText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301E7" w:rsidRDefault="004301E7" w:rsidP="003954E6"/>
    <w:p w:rsidR="004301E7" w:rsidRDefault="004301E7" w:rsidP="003954E6"/>
    <w:p w:rsidR="004301E7" w:rsidRDefault="004301E7" w:rsidP="003954E6"/>
    <w:p w:rsidR="004301E7" w:rsidRDefault="004301E7"/>
    <w:sectPr w:rsidR="004301E7" w:rsidSect="0012583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E7" w:rsidRDefault="004301E7" w:rsidP="0012583C">
      <w:r>
        <w:separator/>
      </w:r>
    </w:p>
  </w:endnote>
  <w:endnote w:type="continuationSeparator" w:id="0">
    <w:p w:rsidR="004301E7" w:rsidRDefault="004301E7" w:rsidP="0012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E7" w:rsidRDefault="004301E7" w:rsidP="0012583C">
      <w:r>
        <w:separator/>
      </w:r>
    </w:p>
  </w:footnote>
  <w:footnote w:type="continuationSeparator" w:id="0">
    <w:p w:rsidR="004301E7" w:rsidRDefault="004301E7" w:rsidP="00125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1E7" w:rsidRDefault="004301E7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4301E7" w:rsidRDefault="004301E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54E6"/>
    <w:rsid w:val="00001998"/>
    <w:rsid w:val="00001D26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72B06"/>
    <w:rsid w:val="00180F43"/>
    <w:rsid w:val="001853B3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526"/>
    <w:rsid w:val="00236B67"/>
    <w:rsid w:val="002412D8"/>
    <w:rsid w:val="00241352"/>
    <w:rsid w:val="002431AC"/>
    <w:rsid w:val="00243426"/>
    <w:rsid w:val="00246A1A"/>
    <w:rsid w:val="002577A3"/>
    <w:rsid w:val="00260569"/>
    <w:rsid w:val="002611FC"/>
    <w:rsid w:val="00270124"/>
    <w:rsid w:val="002731A5"/>
    <w:rsid w:val="00277245"/>
    <w:rsid w:val="00281289"/>
    <w:rsid w:val="00283044"/>
    <w:rsid w:val="00290469"/>
    <w:rsid w:val="00291264"/>
    <w:rsid w:val="00294D59"/>
    <w:rsid w:val="00296AA5"/>
    <w:rsid w:val="00296D57"/>
    <w:rsid w:val="002A368F"/>
    <w:rsid w:val="002A5992"/>
    <w:rsid w:val="002B397F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DC"/>
    <w:rsid w:val="00310264"/>
    <w:rsid w:val="00310A0F"/>
    <w:rsid w:val="00316BEE"/>
    <w:rsid w:val="003203AC"/>
    <w:rsid w:val="00326C34"/>
    <w:rsid w:val="00330E43"/>
    <w:rsid w:val="00331D0B"/>
    <w:rsid w:val="0034053B"/>
    <w:rsid w:val="003408EA"/>
    <w:rsid w:val="003413F4"/>
    <w:rsid w:val="003430CB"/>
    <w:rsid w:val="00344471"/>
    <w:rsid w:val="00345A8C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B7A10"/>
    <w:rsid w:val="003C0048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C8D"/>
    <w:rsid w:val="00415516"/>
    <w:rsid w:val="00415F15"/>
    <w:rsid w:val="00421636"/>
    <w:rsid w:val="004252CB"/>
    <w:rsid w:val="00425455"/>
    <w:rsid w:val="004301E7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5853"/>
    <w:rsid w:val="004A6566"/>
    <w:rsid w:val="004B5264"/>
    <w:rsid w:val="004B59FE"/>
    <w:rsid w:val="004C32AD"/>
    <w:rsid w:val="004C4894"/>
    <w:rsid w:val="004D2214"/>
    <w:rsid w:val="004D7A2C"/>
    <w:rsid w:val="004E1795"/>
    <w:rsid w:val="004E6007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47E41"/>
    <w:rsid w:val="00550D88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63283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4475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4915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773D"/>
    <w:rsid w:val="00787D71"/>
    <w:rsid w:val="0079422C"/>
    <w:rsid w:val="007943BA"/>
    <w:rsid w:val="00796C88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62F58"/>
    <w:rsid w:val="0096708A"/>
    <w:rsid w:val="00970054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2C01"/>
    <w:rsid w:val="00A13F1D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5624"/>
    <w:rsid w:val="00AE653F"/>
    <w:rsid w:val="00B00D44"/>
    <w:rsid w:val="00B01C2C"/>
    <w:rsid w:val="00B02054"/>
    <w:rsid w:val="00B13130"/>
    <w:rsid w:val="00B13DBF"/>
    <w:rsid w:val="00B336B4"/>
    <w:rsid w:val="00B349EE"/>
    <w:rsid w:val="00B425B2"/>
    <w:rsid w:val="00B4444E"/>
    <w:rsid w:val="00B530FD"/>
    <w:rsid w:val="00B54C60"/>
    <w:rsid w:val="00B6279F"/>
    <w:rsid w:val="00B64BC3"/>
    <w:rsid w:val="00B70E22"/>
    <w:rsid w:val="00B71118"/>
    <w:rsid w:val="00B721A3"/>
    <w:rsid w:val="00B725A3"/>
    <w:rsid w:val="00B74D1D"/>
    <w:rsid w:val="00B768F7"/>
    <w:rsid w:val="00B843DA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4483"/>
    <w:rsid w:val="00BC7449"/>
    <w:rsid w:val="00BD0C90"/>
    <w:rsid w:val="00BD4E6A"/>
    <w:rsid w:val="00C0551E"/>
    <w:rsid w:val="00C1127C"/>
    <w:rsid w:val="00C2019E"/>
    <w:rsid w:val="00C253E3"/>
    <w:rsid w:val="00C32863"/>
    <w:rsid w:val="00C33960"/>
    <w:rsid w:val="00C34F18"/>
    <w:rsid w:val="00C35ED5"/>
    <w:rsid w:val="00C40461"/>
    <w:rsid w:val="00C42603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6D7D"/>
    <w:rsid w:val="00C973F9"/>
    <w:rsid w:val="00CA18B9"/>
    <w:rsid w:val="00CA2A80"/>
    <w:rsid w:val="00CA553D"/>
    <w:rsid w:val="00CA61A5"/>
    <w:rsid w:val="00CB0BB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422B9"/>
    <w:rsid w:val="00D44A10"/>
    <w:rsid w:val="00D52CAD"/>
    <w:rsid w:val="00D52EC1"/>
    <w:rsid w:val="00D53684"/>
    <w:rsid w:val="00D554D3"/>
    <w:rsid w:val="00D57051"/>
    <w:rsid w:val="00D65C41"/>
    <w:rsid w:val="00D661B8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5506"/>
    <w:rsid w:val="00EC7BC7"/>
    <w:rsid w:val="00ED036B"/>
    <w:rsid w:val="00ED0A70"/>
    <w:rsid w:val="00ED112D"/>
    <w:rsid w:val="00ED7FDB"/>
    <w:rsid w:val="00EE0165"/>
    <w:rsid w:val="00EE0EC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2FB7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4E6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3954E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95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2583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12583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583C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1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637</Words>
  <Characters>3632</Characters>
  <Application>Microsoft Office Outlook</Application>
  <DocSecurity>0</DocSecurity>
  <Lines>0</Lines>
  <Paragraphs>0</Paragraphs>
  <ScaleCrop>false</ScaleCrop>
  <Company>Voronezh cityhall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onkoloskova</dc:creator>
  <cp:keywords/>
  <dc:description/>
  <cp:lastModifiedBy>kazmina</cp:lastModifiedBy>
  <cp:revision>5</cp:revision>
  <cp:lastPrinted>2012-04-10T09:56:00Z</cp:lastPrinted>
  <dcterms:created xsi:type="dcterms:W3CDTF">2012-04-10T08:02:00Z</dcterms:created>
  <dcterms:modified xsi:type="dcterms:W3CDTF">2012-04-23T08:23:00Z</dcterms:modified>
</cp:coreProperties>
</file>